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Kettering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Kettering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Kettering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Kettering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Kettering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Kettering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63.0% </w:t>
      </w:r>
      <w:r w:rsidRPr="004747BF">
        <w:rPr>
          <w:rFonts w:ascii="Libre Franklin Light" w:eastAsia="Times New Roman" w:hAnsi="Libre Franklin Light" w:cs="Calibri Light"/>
        </w:rPr>
        <w:t xml:space="preserve">of those respondents classified as PGSI 8+ in Kettering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Kettering is estimated to be </w:t>
      </w:r>
      <w:r w:rsidRPr="00773DF7">
        <w:rPr>
          <w:rFonts w:ascii="Libre Franklin Light" w:eastAsia="Times New Roman" w:hAnsi="Libre Franklin Light" w:cs="Calibri Light"/>
          <w:b/>
          <w:bCs/>
          <w:color w:val="C45911" w:themeColor="accent2" w:themeShade="BF"/>
        </w:rPr>
        <w:t xml:space="preserve">£1,775,896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Kettering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Kettering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Kettering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Kettering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etter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Kettering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etter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Kettering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Kettering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etter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Kettering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Kettering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Kettering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Kettering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Kettering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Kettering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£1,775,896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Kettering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£598,215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£42,854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£1,071,751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£1,775,896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Kettering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Kettering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Kettering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Kettering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Kettering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Kettering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Kettering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Kettering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Kettering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Kettering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Kettering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Kettering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0EEB15D-628F-4143-9509-442DEC7368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